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50A" w:rsidRDefault="0056050A" w:rsidP="00560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SPROTLEY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6050A" w:rsidRDefault="0056050A" w:rsidP="005605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050A" w:rsidRDefault="0056050A" w:rsidP="005605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050A" w:rsidRDefault="0056050A" w:rsidP="00560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Sulcoates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6050A" w:rsidRDefault="0056050A" w:rsidP="00560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East Riding of Yorkshire, into lands of the late Elizabeth de la Pole(q.v.).</w:t>
      </w:r>
    </w:p>
    <w:p w:rsidR="0056050A" w:rsidRDefault="0056050A" w:rsidP="00560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21-293)</w:t>
      </w:r>
    </w:p>
    <w:p w:rsidR="0056050A" w:rsidRDefault="0056050A" w:rsidP="00560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Sulcoates</w:t>
      </w:r>
      <w:proofErr w:type="spellEnd"/>
    </w:p>
    <w:p w:rsidR="0056050A" w:rsidRDefault="0056050A" w:rsidP="00560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Elizabeth de la Pole(q.v.).</w:t>
      </w:r>
    </w:p>
    <w:p w:rsidR="0056050A" w:rsidRDefault="0056050A" w:rsidP="00560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ibid.eCIPM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21-294)</w:t>
      </w:r>
    </w:p>
    <w:p w:rsidR="0056050A" w:rsidRDefault="0056050A" w:rsidP="005605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050A" w:rsidRDefault="0056050A" w:rsidP="005605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6050A" w:rsidRDefault="0056050A" w:rsidP="00560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2016</w:t>
      </w:r>
      <w:bookmarkStart w:id="0" w:name="_GoBack"/>
      <w:bookmarkEnd w:id="0"/>
    </w:p>
    <w:sectPr w:rsidR="006B2F86" w:rsidRPr="005605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50A" w:rsidRDefault="0056050A" w:rsidP="00E71FC3">
      <w:pPr>
        <w:spacing w:after="0" w:line="240" w:lineRule="auto"/>
      </w:pPr>
      <w:r>
        <w:separator/>
      </w:r>
    </w:p>
  </w:endnote>
  <w:endnote w:type="continuationSeparator" w:id="0">
    <w:p w:rsidR="0056050A" w:rsidRDefault="005605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50A" w:rsidRDefault="0056050A" w:rsidP="00E71FC3">
      <w:pPr>
        <w:spacing w:after="0" w:line="240" w:lineRule="auto"/>
      </w:pPr>
      <w:r>
        <w:separator/>
      </w:r>
    </w:p>
  </w:footnote>
  <w:footnote w:type="continuationSeparator" w:id="0">
    <w:p w:rsidR="0056050A" w:rsidRDefault="005605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50A"/>
    <w:rsid w:val="0056050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456D0"/>
  <w15:chartTrackingRefBased/>
  <w15:docId w15:val="{A573ABE4-7FDB-4210-990D-4B53FFC5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2016-03-01T13:32:00Z</dcterms:created>
  <dcterms:modified xsi:type="dcterms:W3CDTF">2016-03-01T13:33:00Z</dcterms:modified>
</cp:coreProperties>
</file>